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CLEMMENT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Herward(q.v.).    (“Exeter Freemen” p.45)</w:t>
      </w: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May1426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0A3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360A3" w:rsidP="00E360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0A3" w:rsidRDefault="00E360A3" w:rsidP="00564E3C">
      <w:pPr>
        <w:spacing w:after="0" w:line="240" w:lineRule="auto"/>
      </w:pPr>
      <w:r>
        <w:separator/>
      </w:r>
    </w:p>
  </w:endnote>
  <w:endnote w:type="continuationSeparator" w:id="0">
    <w:p w:rsidR="00E360A3" w:rsidRDefault="00E360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60A3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0A3" w:rsidRDefault="00E360A3" w:rsidP="00564E3C">
      <w:pPr>
        <w:spacing w:after="0" w:line="240" w:lineRule="auto"/>
      </w:pPr>
      <w:r>
        <w:separator/>
      </w:r>
    </w:p>
  </w:footnote>
  <w:footnote w:type="continuationSeparator" w:id="0">
    <w:p w:rsidR="00E360A3" w:rsidRDefault="00E360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0A3"/>
    <w:rsid w:val="00372DC6"/>
    <w:rsid w:val="00564E3C"/>
    <w:rsid w:val="0064591D"/>
    <w:rsid w:val="00DD5B8A"/>
    <w:rsid w:val="00E360A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36472C-F118-495A-9010-E0E8591D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2015-11-26T21:26:00Z</dcterms:created>
  <dcterms:modified xsi:type="dcterms:W3CDTF">2015-11-26T21:27:00Z</dcterms:modified>
</cp:coreProperties>
</file>